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82C250" w14:textId="77777777" w:rsidR="002C3A7F" w:rsidRDefault="002C3A7F" w:rsidP="002C3A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PLOMER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6265686D" w14:textId="77777777" w:rsidR="002C3A7F" w:rsidRDefault="002C3A7F" w:rsidP="002C3A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</w:t>
      </w:r>
    </w:p>
    <w:p w14:paraId="6764170E" w14:textId="77777777" w:rsidR="002C3A7F" w:rsidRDefault="002C3A7F" w:rsidP="002C3A7F">
      <w:pPr>
        <w:rPr>
          <w:rFonts w:ascii="Times New Roman" w:hAnsi="Times New Roman" w:cs="Times New Roman"/>
          <w:sz w:val="24"/>
          <w:szCs w:val="24"/>
        </w:rPr>
      </w:pPr>
    </w:p>
    <w:p w14:paraId="05D55ECA" w14:textId="77777777" w:rsidR="002C3A7F" w:rsidRDefault="002C3A7F" w:rsidP="002C3A7F">
      <w:pPr>
        <w:rPr>
          <w:rFonts w:ascii="Times New Roman" w:hAnsi="Times New Roman" w:cs="Times New Roman"/>
          <w:sz w:val="24"/>
          <w:szCs w:val="24"/>
        </w:rPr>
      </w:pPr>
    </w:p>
    <w:p w14:paraId="65A211AB" w14:textId="77777777" w:rsidR="002C3A7F" w:rsidRDefault="002C3A7F" w:rsidP="002C3A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 of William Plomer(q.v.).  (R.F.Y. p.209)</w:t>
      </w:r>
    </w:p>
    <w:p w14:paraId="158CC65C" w14:textId="77777777" w:rsidR="002C3A7F" w:rsidRDefault="002C3A7F" w:rsidP="002C3A7F">
      <w:pPr>
        <w:rPr>
          <w:rFonts w:ascii="Times New Roman" w:hAnsi="Times New Roman" w:cs="Times New Roman"/>
          <w:sz w:val="24"/>
          <w:szCs w:val="24"/>
        </w:rPr>
      </w:pPr>
    </w:p>
    <w:p w14:paraId="54A266DA" w14:textId="77777777" w:rsidR="002C3A7F" w:rsidRDefault="002C3A7F" w:rsidP="002C3A7F">
      <w:pPr>
        <w:rPr>
          <w:rFonts w:ascii="Times New Roman" w:hAnsi="Times New Roman" w:cs="Times New Roman"/>
          <w:sz w:val="24"/>
          <w:szCs w:val="24"/>
        </w:rPr>
      </w:pPr>
    </w:p>
    <w:p w14:paraId="75509235" w14:textId="77777777" w:rsidR="002C3A7F" w:rsidRDefault="002C3A7F" w:rsidP="002C3A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1484</w:t>
      </w:r>
      <w:r>
        <w:rPr>
          <w:rFonts w:ascii="Times New Roman" w:hAnsi="Times New Roman" w:cs="Times New Roman"/>
          <w:sz w:val="24"/>
          <w:szCs w:val="24"/>
        </w:rPr>
        <w:tab/>
        <w:t xml:space="preserve">He became a Freeman by patrimony. (ibid.) </w:t>
      </w:r>
    </w:p>
    <w:p w14:paraId="2F05F35E" w14:textId="77777777" w:rsidR="002C3A7F" w:rsidRDefault="002C3A7F" w:rsidP="002C3A7F">
      <w:pPr>
        <w:rPr>
          <w:rFonts w:ascii="Times New Roman" w:hAnsi="Times New Roman" w:cs="Times New Roman"/>
          <w:sz w:val="24"/>
          <w:szCs w:val="24"/>
        </w:rPr>
      </w:pPr>
    </w:p>
    <w:p w14:paraId="12561739" w14:textId="77777777" w:rsidR="002C3A7F" w:rsidRDefault="002C3A7F" w:rsidP="002C3A7F">
      <w:pPr>
        <w:rPr>
          <w:rFonts w:ascii="Times New Roman" w:hAnsi="Times New Roman" w:cs="Times New Roman"/>
          <w:sz w:val="24"/>
          <w:szCs w:val="24"/>
        </w:rPr>
      </w:pPr>
    </w:p>
    <w:p w14:paraId="0BC5906B" w14:textId="77777777" w:rsidR="002C3A7F" w:rsidRDefault="002C3A7F" w:rsidP="002C3A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September 2018</w:t>
      </w:r>
    </w:p>
    <w:p w14:paraId="49C6B372" w14:textId="77777777" w:rsidR="006B2F86" w:rsidRPr="00E71FC3" w:rsidRDefault="002C3A7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D3DD81" w14:textId="77777777" w:rsidR="002C3A7F" w:rsidRDefault="002C3A7F" w:rsidP="00E71FC3">
      <w:r>
        <w:separator/>
      </w:r>
    </w:p>
  </w:endnote>
  <w:endnote w:type="continuationSeparator" w:id="0">
    <w:p w14:paraId="29740805" w14:textId="77777777" w:rsidR="002C3A7F" w:rsidRDefault="002C3A7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816AB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DEE864" w14:textId="77777777" w:rsidR="002C3A7F" w:rsidRDefault="002C3A7F" w:rsidP="00E71FC3">
      <w:r>
        <w:separator/>
      </w:r>
    </w:p>
  </w:footnote>
  <w:footnote w:type="continuationSeparator" w:id="0">
    <w:p w14:paraId="054E5D24" w14:textId="77777777" w:rsidR="002C3A7F" w:rsidRDefault="002C3A7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A7F"/>
    <w:rsid w:val="001A7C09"/>
    <w:rsid w:val="002C3A7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790C64"/>
  <w15:chartTrackingRefBased/>
  <w15:docId w15:val="{CED91DE0-6CB8-42DB-BC73-B157BE880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C3A7F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2018-09-25T19:22:00Z</dcterms:created>
  <dcterms:modified xsi:type="dcterms:W3CDTF">2018-09-25T19:23:00Z</dcterms:modified>
</cp:coreProperties>
</file>